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A00EDC" w:rsidRPr="00C017DF" w14:paraId="63184B0D" w14:textId="77777777" w:rsidTr="003C1D9A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E4D402A" w14:textId="77777777" w:rsidR="00A00EDC" w:rsidRPr="006E3F12" w:rsidRDefault="00A00EDC" w:rsidP="0049146E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4A37DE6" w14:textId="77777777" w:rsidR="00A00EDC" w:rsidRPr="00C017DF" w:rsidRDefault="00A00EDC" w:rsidP="00A00E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L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F21B6F3" w14:textId="77777777" w:rsidR="00A00EDC" w:rsidRPr="005D277D" w:rsidRDefault="00A00EDC" w:rsidP="0049146E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744C4F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3C1D9A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96A6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67A07034" w14:textId="77777777" w:rsidR="00A00EDC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FD5E53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0EDC" w:rsidRPr="00C017DF" w14:paraId="2550BC27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60414B4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B1535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39896799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67582E26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F5247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44344BE7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A00EDC" w:rsidRPr="00C017DF" w14:paraId="0DD28C51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54EF8D7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1AD0D52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6E4EBFD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73E23A6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05EA6FE0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A00EDC" w:rsidRPr="00C017DF" w14:paraId="328B64C0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15DABC8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19405E0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6B243A3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FD96ED8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537E623B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A00EDC" w:rsidRPr="00C017DF" w14:paraId="23837699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28A4E222" w14:textId="77777777" w:rsidR="00A00EDC" w:rsidRPr="00C017DF" w:rsidRDefault="00A00EDC" w:rsidP="0049146E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883F7A9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59C0E8E8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8B3F64E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0AFCE901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0EDC" w:rsidRPr="00C017DF" w14:paraId="51846A1F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05699E02" w14:textId="77777777" w:rsidR="00A00EDC" w:rsidRPr="00C017DF" w:rsidRDefault="00C64D39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A00EDC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FDF5EB6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7741377E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BFAD2A3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006F866B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0EDC" w:rsidRPr="00C017DF" w14:paraId="380D53A0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FE80A64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63E38F8B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06B2F2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180BB386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3F2EBB5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94931EE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0EDC" w:rsidRPr="00C017DF" w14:paraId="21848C57" w14:textId="77777777" w:rsidTr="0049146E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24DE4A2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1490DF1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5AA8B063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1483BE01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D1CDF64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77B2CD8D" w14:textId="77777777" w:rsidR="00A00EDC" w:rsidRPr="00C017DF" w:rsidRDefault="00A00EDC" w:rsidP="004914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508B1A8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699461E1" w14:textId="77777777" w:rsidR="00566C2C" w:rsidRPr="00AC5736" w:rsidRDefault="00566C2C" w:rsidP="00566C2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7C5B0D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 xml:space="preserve">: 2 minuten </w:t>
      </w:r>
    </w:p>
    <w:p w14:paraId="7C7BEBA5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90C2343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4330"/>
        <w:gridCol w:w="992"/>
        <w:gridCol w:w="1077"/>
        <w:gridCol w:w="1333"/>
      </w:tblGrid>
      <w:tr w:rsidR="00377F36" w:rsidRPr="00C017DF" w14:paraId="17666787" w14:textId="77777777" w:rsidTr="009024C1">
        <w:tc>
          <w:tcPr>
            <w:tcW w:w="1694" w:type="dxa"/>
          </w:tcPr>
          <w:p w14:paraId="21B180C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30" w:type="dxa"/>
          </w:tcPr>
          <w:p w14:paraId="31A732E8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992" w:type="dxa"/>
          </w:tcPr>
          <w:p w14:paraId="7658C079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" w:type="dxa"/>
          </w:tcPr>
          <w:p w14:paraId="45DCEC20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</w:tcPr>
          <w:p w14:paraId="475B5F5E" w14:textId="77777777" w:rsidR="00377F36" w:rsidRPr="00C017DF" w:rsidRDefault="00377F36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377F36" w:rsidRPr="00C017DF" w14:paraId="668229B4" w14:textId="77777777" w:rsidTr="009024C1">
        <w:tc>
          <w:tcPr>
            <w:tcW w:w="1694" w:type="dxa"/>
          </w:tcPr>
          <w:p w14:paraId="4E9E595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4330" w:type="dxa"/>
          </w:tcPr>
          <w:p w14:paraId="2BD75540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EE338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33B42CC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637E38B1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C51BB0F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228DB556" w14:textId="77777777" w:rsidTr="009024C1">
        <w:tc>
          <w:tcPr>
            <w:tcW w:w="1694" w:type="dxa"/>
          </w:tcPr>
          <w:p w14:paraId="2A86D6F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Vrije zit </w:t>
            </w:r>
          </w:p>
        </w:tc>
        <w:tc>
          <w:tcPr>
            <w:tcW w:w="4330" w:type="dxa"/>
          </w:tcPr>
          <w:p w14:paraId="11F10C16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69595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F965FE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56E96127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240FF44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6EFB8ECF" w14:textId="77777777" w:rsidTr="009024C1">
        <w:tc>
          <w:tcPr>
            <w:tcW w:w="1694" w:type="dxa"/>
          </w:tcPr>
          <w:p w14:paraId="317271B8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L-vlag</w:t>
            </w:r>
          </w:p>
        </w:tc>
        <w:tc>
          <w:tcPr>
            <w:tcW w:w="4330" w:type="dxa"/>
          </w:tcPr>
          <w:p w14:paraId="0E8172A5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17CC68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709688F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0EFCE0F6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64EFAE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7D050815" w14:textId="77777777" w:rsidTr="009024C1">
        <w:tc>
          <w:tcPr>
            <w:tcW w:w="1694" w:type="dxa"/>
          </w:tcPr>
          <w:p w14:paraId="43A28BD1" w14:textId="77777777" w:rsidR="00377F36" w:rsidRDefault="003C1D9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</w:tc>
        <w:tc>
          <w:tcPr>
            <w:tcW w:w="4330" w:type="dxa"/>
          </w:tcPr>
          <w:p w14:paraId="4DDAAB10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E1725B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BECFC5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D98F23E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F91F230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064E03EA" w14:textId="77777777" w:rsidTr="009024C1">
        <w:tc>
          <w:tcPr>
            <w:tcW w:w="1694" w:type="dxa"/>
          </w:tcPr>
          <w:p w14:paraId="4513F601" w14:textId="77777777" w:rsidR="00377F36" w:rsidRDefault="00377F36" w:rsidP="00615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Voorwaarts opzwaaien</w:t>
            </w:r>
          </w:p>
        </w:tc>
        <w:tc>
          <w:tcPr>
            <w:tcW w:w="4330" w:type="dxa"/>
          </w:tcPr>
          <w:p w14:paraId="29D15F41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4000C0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269B22D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BE5157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E74EA52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2A88D296" w14:textId="77777777" w:rsidTr="009024C1">
        <w:tc>
          <w:tcPr>
            <w:tcW w:w="1694" w:type="dxa"/>
          </w:tcPr>
          <w:p w14:paraId="79F8DD5B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Halve molen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30" w:type="dxa"/>
          </w:tcPr>
          <w:p w14:paraId="5B50D27C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A7C49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D2D19F7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649D50C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97F0FAA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7B02B5D8" w14:textId="77777777" w:rsidTr="009024C1">
        <w:tc>
          <w:tcPr>
            <w:tcW w:w="1694" w:type="dxa"/>
          </w:tcPr>
          <w:p w14:paraId="5E03988F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Achterwaarts opzwaaien</w:t>
            </w:r>
          </w:p>
        </w:tc>
        <w:tc>
          <w:tcPr>
            <w:tcW w:w="4330" w:type="dxa"/>
          </w:tcPr>
          <w:p w14:paraId="4B009E82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1CDC507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E0C9BA5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4BBFDC1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F36" w:rsidRPr="00C017DF" w14:paraId="7AB71B05" w14:textId="77777777" w:rsidTr="009024C1">
        <w:tc>
          <w:tcPr>
            <w:tcW w:w="1694" w:type="dxa"/>
          </w:tcPr>
          <w:p w14:paraId="32070C6A" w14:textId="77777777" w:rsidR="00377F36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Binnenwaartse afsprong</w:t>
            </w:r>
          </w:p>
        </w:tc>
        <w:tc>
          <w:tcPr>
            <w:tcW w:w="4330" w:type="dxa"/>
          </w:tcPr>
          <w:p w14:paraId="53741C8B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877D8C3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18C389A2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083C8B2" w14:textId="77777777" w:rsidR="00377F36" w:rsidRPr="00C017DF" w:rsidRDefault="00377F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947E29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24B8C1BD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5EED3724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9024C1" w14:paraId="5A836B29" w14:textId="77777777" w:rsidTr="009024C1">
        <w:tc>
          <w:tcPr>
            <w:tcW w:w="1134" w:type="dxa"/>
            <w:shd w:val="clear" w:color="auto" w:fill="auto"/>
          </w:tcPr>
          <w:p w14:paraId="4D6944DB" w14:textId="77777777" w:rsidR="00254188" w:rsidRPr="009024C1" w:rsidRDefault="00254188" w:rsidP="009024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9024C1" w14:paraId="30B1B2CC" w14:textId="77777777" w:rsidTr="009024C1">
        <w:tc>
          <w:tcPr>
            <w:tcW w:w="1134" w:type="dxa"/>
            <w:shd w:val="clear" w:color="auto" w:fill="auto"/>
          </w:tcPr>
          <w:p w14:paraId="7EB2E96B" w14:textId="77777777" w:rsidR="00254188" w:rsidRPr="009024C1" w:rsidRDefault="00254188" w:rsidP="009024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C24F894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Totaal van de verplichte oefeningen</w:t>
      </w:r>
      <w:r>
        <w:rPr>
          <w:rFonts w:ascii="Arial" w:hAnsi="Arial" w:cs="Arial"/>
          <w:b/>
          <w:bCs/>
          <w:sz w:val="20"/>
          <w:szCs w:val="20"/>
        </w:rPr>
        <w:br/>
      </w:r>
      <w:r w:rsidR="00377F36">
        <w:rPr>
          <w:rFonts w:ascii="Arial" w:hAnsi="Arial" w:cs="Arial"/>
          <w:b/>
          <w:bCs/>
          <w:sz w:val="20"/>
          <w:szCs w:val="20"/>
        </w:rPr>
        <w:t>/ 2</w:t>
      </w:r>
      <w:r>
        <w:rPr>
          <w:rFonts w:ascii="Arial" w:hAnsi="Arial" w:cs="Arial"/>
          <w:b/>
          <w:bCs/>
          <w:sz w:val="20"/>
          <w:szCs w:val="20"/>
        </w:rPr>
        <w:t xml:space="preserve"> voltigeurs</w:t>
      </w:r>
    </w:p>
    <w:p w14:paraId="21610FA6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23A20A87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77F36">
        <w:rPr>
          <w:rFonts w:ascii="Arial" w:hAnsi="Arial" w:cs="Arial"/>
          <w:b/>
          <w:sz w:val="20"/>
          <w:szCs w:val="20"/>
        </w:rPr>
        <w:t>/8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1A7AB1DD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9024C1" w14:paraId="30C06094" w14:textId="77777777" w:rsidTr="009024C1">
        <w:tc>
          <w:tcPr>
            <w:tcW w:w="2098" w:type="dxa"/>
            <w:shd w:val="clear" w:color="auto" w:fill="auto"/>
          </w:tcPr>
          <w:p w14:paraId="70063670" w14:textId="77777777" w:rsidR="00615814" w:rsidRPr="009024C1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4C1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396347A5" w14:textId="77777777" w:rsidR="00615814" w:rsidRPr="009024C1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F45ED39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18AA8D49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61FADA5F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6F9858D5" w14:textId="77777777" w:rsidR="00C017DF" w:rsidRPr="00C017DF" w:rsidRDefault="00000000" w:rsidP="00C01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0D253103">
          <v:line id="_x0000_s2071" style="position:absolute;z-index:1" from="-39.1pt,2.05pt" to="518.9pt,2.05pt">
            <v:stroke dashstyle="1 1" endcap="round"/>
          </v:line>
        </w:pict>
      </w:r>
    </w:p>
    <w:p w14:paraId="4294D9EA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378CDA2" w14:textId="77777777" w:rsidR="00BE4F7F" w:rsidRDefault="00BE4F7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2C75A1B6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7C97F23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481F2826" w14:textId="77777777" w:rsidR="00227773" w:rsidRDefault="00000000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66D5EACC">
          <v:line id="_x0000_s2073" style="position:absolute;z-index:3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379D827B">
          <v:line id="_x0000_s2072" style="position:absolute;z-index:2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p w14:paraId="6E5409C0" w14:textId="77777777" w:rsidR="00566C2C" w:rsidRDefault="00566C2C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90703B0" w14:textId="77777777" w:rsidR="00566C2C" w:rsidRPr="00AC5736" w:rsidRDefault="00566C2C" w:rsidP="00AB0061">
      <w:pPr>
        <w:rPr>
          <w:rFonts w:ascii="Arial" w:hAnsi="Arial" w:cs="Arial"/>
          <w:b/>
          <w:bCs/>
          <w:sz w:val="20"/>
          <w:szCs w:val="20"/>
        </w:rPr>
      </w:pPr>
    </w:p>
    <w:sectPr w:rsidR="00566C2C" w:rsidRPr="00AC5736" w:rsidSect="00903F60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49A1F" w14:textId="77777777" w:rsidR="00903F60" w:rsidRDefault="00903F60">
      <w:r>
        <w:separator/>
      </w:r>
    </w:p>
  </w:endnote>
  <w:endnote w:type="continuationSeparator" w:id="0">
    <w:p w14:paraId="0C5628B4" w14:textId="77777777" w:rsidR="00903F60" w:rsidRDefault="0090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E45B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98E558A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84AE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A119C5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2735ECAA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5AC50D59" w14:textId="7950FD0E" w:rsidR="0050736E" w:rsidRPr="003C1D9A" w:rsidRDefault="00477481" w:rsidP="003C1D9A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8A62A6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8AE21" w14:textId="77777777" w:rsidR="00903F60" w:rsidRDefault="00903F60">
      <w:r>
        <w:separator/>
      </w:r>
    </w:p>
  </w:footnote>
  <w:footnote w:type="continuationSeparator" w:id="0">
    <w:p w14:paraId="586A2347" w14:textId="77777777" w:rsidR="00903F60" w:rsidRDefault="00903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9E2C2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0D8D18E7" w14:textId="77777777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345FAB82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55435C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1441EA7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3FCC598E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E009D7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1D946844" w14:textId="77777777" w:rsidR="009E340C" w:rsidRDefault="009E340C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6170BDB6" w14:textId="77777777" w:rsidR="00EA7502" w:rsidRPr="00D7052B" w:rsidRDefault="009E340C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62581">
                  <w:rPr>
                    <w:rFonts w:ascii="Arial" w:hAnsi="Arial" w:cs="Arial"/>
                    <w:b/>
                    <w:sz w:val="22"/>
                    <w:szCs w:val="22"/>
                  </w:rPr>
                  <w:t>Pas-de-Deux</w:t>
                </w:r>
                <w:r w:rsidR="00D7052B"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5911495">
    <w:abstractNumId w:val="2"/>
  </w:num>
  <w:num w:numId="2" w16cid:durableId="462698833">
    <w:abstractNumId w:val="8"/>
  </w:num>
  <w:num w:numId="3" w16cid:durableId="359743773">
    <w:abstractNumId w:val="3"/>
  </w:num>
  <w:num w:numId="4" w16cid:durableId="820923026">
    <w:abstractNumId w:val="12"/>
  </w:num>
  <w:num w:numId="5" w16cid:durableId="25833926">
    <w:abstractNumId w:val="10"/>
  </w:num>
  <w:num w:numId="6" w16cid:durableId="936210189">
    <w:abstractNumId w:val="9"/>
  </w:num>
  <w:num w:numId="7" w16cid:durableId="645552560">
    <w:abstractNumId w:val="5"/>
  </w:num>
  <w:num w:numId="8" w16cid:durableId="168523353">
    <w:abstractNumId w:val="4"/>
  </w:num>
  <w:num w:numId="9" w16cid:durableId="2057048528">
    <w:abstractNumId w:val="11"/>
  </w:num>
  <w:num w:numId="10" w16cid:durableId="152724742">
    <w:abstractNumId w:val="6"/>
  </w:num>
  <w:num w:numId="11" w16cid:durableId="148243009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498613317">
    <w:abstractNumId w:val="7"/>
  </w:num>
  <w:num w:numId="13" w16cid:durableId="1158839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RCxt67poZYQn0LbxELQFA+iQuSZHLL2qaUKFxjfWC5IRegsoar/1ROZyiBVNp998T9sSRVkGL4bdWKRsv5j5rw==" w:salt="gU6RKxhnEPrZRvN3xUQlJA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1620F"/>
    <w:rsid w:val="00034ADF"/>
    <w:rsid w:val="00051F13"/>
    <w:rsid w:val="00070212"/>
    <w:rsid w:val="000B4204"/>
    <w:rsid w:val="000E7734"/>
    <w:rsid w:val="00124764"/>
    <w:rsid w:val="001A5483"/>
    <w:rsid w:val="00227773"/>
    <w:rsid w:val="00254188"/>
    <w:rsid w:val="00255C21"/>
    <w:rsid w:val="002715D6"/>
    <w:rsid w:val="00347475"/>
    <w:rsid w:val="003546AD"/>
    <w:rsid w:val="00365959"/>
    <w:rsid w:val="00365D5A"/>
    <w:rsid w:val="003747C1"/>
    <w:rsid w:val="00377F36"/>
    <w:rsid w:val="003943FF"/>
    <w:rsid w:val="003C1D9A"/>
    <w:rsid w:val="003E3299"/>
    <w:rsid w:val="00403814"/>
    <w:rsid w:val="00403C13"/>
    <w:rsid w:val="00447DB9"/>
    <w:rsid w:val="00477481"/>
    <w:rsid w:val="00482264"/>
    <w:rsid w:val="00487D43"/>
    <w:rsid w:val="0049146E"/>
    <w:rsid w:val="004E20DA"/>
    <w:rsid w:val="0050736E"/>
    <w:rsid w:val="005538BF"/>
    <w:rsid w:val="00566C2C"/>
    <w:rsid w:val="00580B78"/>
    <w:rsid w:val="005C1E53"/>
    <w:rsid w:val="00615814"/>
    <w:rsid w:val="00635645"/>
    <w:rsid w:val="006B7AE8"/>
    <w:rsid w:val="006C07D3"/>
    <w:rsid w:val="006E36AA"/>
    <w:rsid w:val="00701557"/>
    <w:rsid w:val="00786B44"/>
    <w:rsid w:val="00796A6C"/>
    <w:rsid w:val="007C5B0D"/>
    <w:rsid w:val="00830515"/>
    <w:rsid w:val="00837B03"/>
    <w:rsid w:val="008826C9"/>
    <w:rsid w:val="008A62A6"/>
    <w:rsid w:val="008D0AEE"/>
    <w:rsid w:val="0090196A"/>
    <w:rsid w:val="009024C1"/>
    <w:rsid w:val="00903F60"/>
    <w:rsid w:val="009A0B8C"/>
    <w:rsid w:val="009D5209"/>
    <w:rsid w:val="009E340C"/>
    <w:rsid w:val="00A00725"/>
    <w:rsid w:val="00A00732"/>
    <w:rsid w:val="00A00EDC"/>
    <w:rsid w:val="00A119C5"/>
    <w:rsid w:val="00AB0061"/>
    <w:rsid w:val="00AB3BC5"/>
    <w:rsid w:val="00AC3BFC"/>
    <w:rsid w:val="00AC5736"/>
    <w:rsid w:val="00AF638E"/>
    <w:rsid w:val="00B40CDD"/>
    <w:rsid w:val="00B92AFE"/>
    <w:rsid w:val="00BC4F8C"/>
    <w:rsid w:val="00BE4F7F"/>
    <w:rsid w:val="00BF1144"/>
    <w:rsid w:val="00C017DF"/>
    <w:rsid w:val="00C100ED"/>
    <w:rsid w:val="00C22EE7"/>
    <w:rsid w:val="00C5793A"/>
    <w:rsid w:val="00C64D39"/>
    <w:rsid w:val="00CF5B5D"/>
    <w:rsid w:val="00D277FB"/>
    <w:rsid w:val="00D436E8"/>
    <w:rsid w:val="00D7052B"/>
    <w:rsid w:val="00DA5D3F"/>
    <w:rsid w:val="00DB7EF0"/>
    <w:rsid w:val="00DC5BAF"/>
    <w:rsid w:val="00E009D7"/>
    <w:rsid w:val="00E56035"/>
    <w:rsid w:val="00E62581"/>
    <w:rsid w:val="00E80E79"/>
    <w:rsid w:val="00EA1DC7"/>
    <w:rsid w:val="00EA7502"/>
    <w:rsid w:val="00F26A9E"/>
    <w:rsid w:val="00F36136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7E5C3E98"/>
  <w15:chartTrackingRefBased/>
  <w15:docId w15:val="{F787FBEA-E30E-4B35-8236-019A46FD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79BD5AB-D44D-456C-B032-E6014BEB8E5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FE1D60-3066-4A7D-B4F2-7DE294FABAA0}"/>
</file>

<file path=customXml/itemProps3.xml><?xml version="1.0" encoding="utf-8"?>
<ds:datastoreItem xmlns:ds="http://schemas.openxmlformats.org/officeDocument/2006/customXml" ds:itemID="{CDDF7952-2399-429C-A38E-ED2692272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3A6EC-704C-437F-B3D8-99DED608132E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3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protocol-plicht-pdd-l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2024-02-24T12:33:00Z</dcterms:created>
  <dcterms:modified xsi:type="dcterms:W3CDTF">2024-02-24T12:56:00Z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